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EE72FA" w:rsidRPr="00EE72FA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EE72FA" w:rsidRPr="00EE72FA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EE72FA" w:rsidRPr="00EE72FA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EE72FA" w:rsidRPr="00EE72F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EE72FA" w:rsidRPr="00EE72FA">
        <w:rPr>
          <w:rFonts w:eastAsia="Arial"/>
          <w:b/>
          <w:kern w:val="3"/>
          <w:sz w:val="24"/>
          <w:szCs w:val="24"/>
          <w:lang w:eastAsia="zh-CN"/>
        </w:rPr>
        <w:t>ул.М.Горького</w:t>
      </w:r>
      <w:proofErr w:type="spellEnd"/>
      <w:r w:rsidR="00EE72FA" w:rsidRPr="00EE72FA">
        <w:rPr>
          <w:rFonts w:eastAsia="Arial"/>
          <w:b/>
          <w:kern w:val="3"/>
          <w:sz w:val="24"/>
          <w:szCs w:val="24"/>
          <w:lang w:eastAsia="zh-CN"/>
        </w:rPr>
        <w:t>, д.23а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EE72FA" w:rsidRDefault="0010435B" w:rsidP="00EE72F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40A94" w:rsidRPr="00840A9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E72FA" w:rsidRPr="00EE72FA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E72FA" w:rsidRPr="00EE72FA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E401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4017D" w:rsidRPr="00E4017D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EE72F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E72FA" w:rsidRPr="00EE72FA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E72FA" w:rsidRPr="00EE72FA">
        <w:rPr>
          <w:b/>
          <w:bCs/>
          <w:color w:val="000000"/>
          <w:kern w:val="3"/>
          <w:sz w:val="24"/>
          <w:szCs w:val="24"/>
          <w:lang w:eastAsia="zh-CN" w:bidi="hi-IN"/>
        </w:rPr>
        <w:t>67 531,51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E72FA" w:rsidRPr="00EE72FA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0A94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E72FA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F1DC7-757D-4E0F-B394-1E0AF72A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312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2024-06-18T12:23:00Z</dcterms:created>
  <dcterms:modified xsi:type="dcterms:W3CDTF">2024-07-01T10:25:00Z</dcterms:modified>
</cp:coreProperties>
</file>